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71A" w:rsidRPr="005C5DBF" w:rsidRDefault="00C8571A" w:rsidP="000B3EE9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C8571A" w:rsidRPr="005C5DBF" w:rsidRDefault="00C8571A" w:rsidP="000B3EE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8571A" w:rsidRPr="005C5DBF" w:rsidRDefault="00C8571A" w:rsidP="000B3EE9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8571A" w:rsidRPr="005C5DBF" w:rsidRDefault="00C8571A" w:rsidP="000B3EE9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C8571A" w:rsidRPr="005C5DBF" w:rsidRDefault="00C8571A" w:rsidP="000B3EE9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29.12.2023</w:t>
      </w:r>
      <w:r w:rsidRPr="005C5DBF">
        <w:rPr>
          <w:rFonts w:ascii="Times New Roman" w:hAnsi="Times New Roman" w:cs="Times New Roman"/>
          <w:lang w:eastAsia="ru-RU"/>
        </w:rPr>
        <w:t xml:space="preserve"> № </w:t>
      </w:r>
      <w:r>
        <w:rPr>
          <w:rFonts w:ascii="Times New Roman" w:hAnsi="Times New Roman" w:cs="Times New Roman"/>
          <w:lang w:eastAsia="ru-RU"/>
        </w:rPr>
        <w:t>571</w:t>
      </w:r>
    </w:p>
    <w:p w:rsidR="00C8571A" w:rsidRPr="005C5DBF" w:rsidRDefault="00C8571A" w:rsidP="000B3EE9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C8571A" w:rsidRPr="00A9204D" w:rsidRDefault="00C8571A" w:rsidP="000B3EE9">
      <w:pPr>
        <w:tabs>
          <w:tab w:val="left" w:pos="4962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 программу «Комплексное развитие систем коммунальной инфраструктуры МО «Унечское городское поселение» на 2016-2030 гг.»</w:t>
      </w:r>
    </w:p>
    <w:p w:rsidR="00C8571A" w:rsidRDefault="00C8571A" w:rsidP="000B3EE9">
      <w:pPr>
        <w:tabs>
          <w:tab w:val="left" w:pos="5130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8571A" w:rsidRPr="00A9204D" w:rsidRDefault="00C8571A" w:rsidP="000B3EE9">
      <w:pPr>
        <w:tabs>
          <w:tab w:val="left" w:pos="5130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8571A" w:rsidRPr="00807F49" w:rsidRDefault="00C8571A" w:rsidP="000B3E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В соответствии с пунктом 6.1 части 1  статьи 17 </w:t>
      </w:r>
      <w:r w:rsidRPr="00807F49">
        <w:rPr>
          <w:rFonts w:ascii="Times New Roman" w:hAnsi="Times New Roman" w:cs="Times New Roman"/>
          <w:sz w:val="24"/>
          <w:szCs w:val="24"/>
        </w:rPr>
        <w:t>Федерального закона от 06.10.2003 №131- 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4"/>
          <w:szCs w:val="24"/>
        </w:rPr>
        <w:t xml:space="preserve"> приказом Министерства регионального развития  </w:t>
      </w:r>
      <w:r w:rsidRPr="00807F49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06.05.2011 №204 «О разработке программ комплексного развития систем коммунальной инфраструктуры муиципальных образований», частью 9 пункта 1 статьи 9 Устава муниципального образования «Унечское городское поселение  Унечского муниципального района Брянской области»,</w:t>
      </w:r>
    </w:p>
    <w:p w:rsidR="00C8571A" w:rsidRPr="00A9204D" w:rsidRDefault="00C8571A" w:rsidP="000B3E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71A" w:rsidRDefault="00C8571A" w:rsidP="000B3EE9">
      <w:pPr>
        <w:tabs>
          <w:tab w:val="left" w:pos="51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            ПОСТАНОВЛЯЮ:</w:t>
      </w:r>
    </w:p>
    <w:p w:rsidR="00C8571A" w:rsidRPr="00A9204D" w:rsidRDefault="00C8571A" w:rsidP="000B3EE9">
      <w:pPr>
        <w:tabs>
          <w:tab w:val="left" w:pos="51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571A" w:rsidRPr="00F77A8C" w:rsidRDefault="00C8571A" w:rsidP="000B3EE9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Внести в программу </w:t>
      </w:r>
      <w:r w:rsidRPr="00807F49">
        <w:rPr>
          <w:rFonts w:ascii="Times New Roman" w:hAnsi="Times New Roman" w:cs="Times New Roman"/>
          <w:sz w:val="24"/>
          <w:szCs w:val="24"/>
          <w:lang w:eastAsia="ru-RU"/>
        </w:rPr>
        <w:t xml:space="preserve">«Комплексное развитие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систем </w:t>
      </w:r>
      <w:r w:rsidRPr="00807F49">
        <w:rPr>
          <w:rFonts w:ascii="Times New Roman" w:hAnsi="Times New Roman" w:cs="Times New Roman"/>
          <w:sz w:val="24"/>
          <w:szCs w:val="24"/>
          <w:lang w:eastAsia="ru-RU"/>
        </w:rPr>
        <w:t>коммунальной инфраструктуры МО «Унечское городское поселение» на 2016-2030 гг.»</w:t>
      </w:r>
      <w:r>
        <w:rPr>
          <w:rFonts w:ascii="Times New Roman" w:hAnsi="Times New Roman" w:cs="Times New Roman"/>
          <w:sz w:val="24"/>
          <w:szCs w:val="24"/>
          <w:lang w:eastAsia="ru-RU"/>
        </w:rPr>
        <w:t>, утвержденную решением городского Совета народных депутатов от 23.12.2015 №3-85 (в редакции от 01.11.2018 №3-196,  от  04.09.2019 №3-232) следующие изменения:</w:t>
      </w:r>
    </w:p>
    <w:p w:rsidR="00C8571A" w:rsidRDefault="00C8571A" w:rsidP="000B3EE9">
      <w:pPr>
        <w:pStyle w:val="ListParagraph"/>
        <w:numPr>
          <w:ilvl w:val="1"/>
          <w:numId w:val="4"/>
        </w:num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Добавить в  таблицу 6.1 раздела 6 «Инвестиционные проекты  по водоснабжению  и водоотведению  МО </w:t>
      </w:r>
      <w:r w:rsidRPr="00807F49">
        <w:rPr>
          <w:rFonts w:ascii="Times New Roman" w:hAnsi="Times New Roman" w:cs="Times New Roman"/>
          <w:sz w:val="24"/>
          <w:szCs w:val="24"/>
          <w:lang w:eastAsia="ru-RU"/>
        </w:rPr>
        <w:t>«Унечское городское поселение»</w:t>
      </w:r>
      <w:r>
        <w:rPr>
          <w:rFonts w:ascii="Times New Roman" w:hAnsi="Times New Roman" w:cs="Times New Roman"/>
          <w:sz w:val="24"/>
          <w:szCs w:val="24"/>
          <w:lang w:eastAsia="ru-RU"/>
        </w:rPr>
        <w:t>пункт 21 и  пункт  21.1.</w:t>
      </w:r>
    </w:p>
    <w:p w:rsidR="00C8571A" w:rsidRDefault="00C8571A" w:rsidP="006A622E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571A" w:rsidRPr="006A622E" w:rsidRDefault="00C8571A" w:rsidP="006A622E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5"/>
        <w:gridCol w:w="2357"/>
        <w:gridCol w:w="1925"/>
        <w:gridCol w:w="801"/>
        <w:gridCol w:w="768"/>
        <w:gridCol w:w="969"/>
        <w:gridCol w:w="969"/>
        <w:gridCol w:w="969"/>
        <w:gridCol w:w="968"/>
      </w:tblGrid>
      <w:tr w:rsidR="00C8571A">
        <w:trPr>
          <w:trHeight w:val="348"/>
        </w:trPr>
        <w:tc>
          <w:tcPr>
            <w:tcW w:w="695" w:type="dxa"/>
            <w:vMerge w:val="restart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357" w:type="dxa"/>
            <w:vMerge w:val="restart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925" w:type="dxa"/>
            <w:vMerge w:val="restart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работ</w:t>
            </w:r>
          </w:p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444" w:type="dxa"/>
            <w:gridSpan w:val="6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</w:tr>
      <w:tr w:rsidR="00C8571A">
        <w:trPr>
          <w:trHeight w:val="756"/>
        </w:trPr>
        <w:tc>
          <w:tcPr>
            <w:tcW w:w="695" w:type="dxa"/>
            <w:vMerge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dxa"/>
            <w:vMerge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vMerge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768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69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69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69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68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2025-2030</w:t>
            </w:r>
          </w:p>
        </w:tc>
      </w:tr>
      <w:tr w:rsidR="00C8571A">
        <w:tc>
          <w:tcPr>
            <w:tcW w:w="3052" w:type="dxa"/>
            <w:gridSpan w:val="2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Водопроводно-канализационное хозяйство</w:t>
            </w:r>
          </w:p>
        </w:tc>
        <w:tc>
          <w:tcPr>
            <w:tcW w:w="1925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  <w:tc>
          <w:tcPr>
            <w:tcW w:w="801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571A">
        <w:tc>
          <w:tcPr>
            <w:tcW w:w="695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35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Приобретение специализированной коммунальной техники </w:t>
            </w:r>
          </w:p>
        </w:tc>
        <w:tc>
          <w:tcPr>
            <w:tcW w:w="1925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571A">
        <w:tc>
          <w:tcPr>
            <w:tcW w:w="695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21.1.</w:t>
            </w:r>
          </w:p>
        </w:tc>
        <w:tc>
          <w:tcPr>
            <w:tcW w:w="235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Каналопромывочная машина</w:t>
            </w:r>
          </w:p>
        </w:tc>
        <w:tc>
          <w:tcPr>
            <w:tcW w:w="1925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9500,0 областной, местный бюджеты</w:t>
            </w:r>
          </w:p>
        </w:tc>
        <w:tc>
          <w:tcPr>
            <w:tcW w:w="801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9500,0</w:t>
            </w:r>
          </w:p>
        </w:tc>
        <w:tc>
          <w:tcPr>
            <w:tcW w:w="968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571A" w:rsidRDefault="00C8571A" w:rsidP="006A622E">
      <w:pPr>
        <w:pStyle w:val="ListParagraph"/>
        <w:spacing w:after="0" w:line="24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</w:p>
    <w:p w:rsidR="00C8571A" w:rsidRDefault="00C8571A" w:rsidP="006A622E">
      <w:pPr>
        <w:pStyle w:val="ListParagraph"/>
        <w:spacing w:after="0" w:line="24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</w:p>
    <w:p w:rsidR="00C8571A" w:rsidRDefault="00C8571A" w:rsidP="006A622E">
      <w:pPr>
        <w:pStyle w:val="ListParagraph"/>
        <w:spacing w:after="0" w:line="24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</w:p>
    <w:p w:rsidR="00C8571A" w:rsidRPr="002A7C43" w:rsidRDefault="00C8571A" w:rsidP="002A7C43">
      <w:pPr>
        <w:pStyle w:val="ListParagraph"/>
        <w:numPr>
          <w:ilvl w:val="0"/>
          <w:numId w:val="4"/>
        </w:numPr>
        <w:spacing w:after="0" w:line="240" w:lineRule="auto"/>
        <w:ind w:left="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F77A8C">
        <w:rPr>
          <w:rFonts w:ascii="Times New Roman" w:hAnsi="Times New Roman" w:cs="Times New Roman"/>
          <w:sz w:val="24"/>
          <w:szCs w:val="24"/>
        </w:rPr>
        <w:t>Настоящее постановление разместить на официальном сайте администрации района в сети «Интернет».</w:t>
      </w:r>
    </w:p>
    <w:p w:rsidR="00C8571A" w:rsidRPr="0002588E" w:rsidRDefault="00C8571A" w:rsidP="000B3EE9">
      <w:pPr>
        <w:pStyle w:val="BodyTextIndent2"/>
        <w:numPr>
          <w:ilvl w:val="0"/>
          <w:numId w:val="4"/>
        </w:numPr>
        <w:spacing w:after="0" w:line="240" w:lineRule="auto"/>
        <w:ind w:left="1015" w:hanging="357"/>
        <w:jc w:val="both"/>
        <w:rPr>
          <w:rFonts w:ascii="Times New Roman" w:hAnsi="Times New Roman" w:cs="Times New Roman"/>
          <w:sz w:val="24"/>
          <w:szCs w:val="24"/>
        </w:rPr>
      </w:pPr>
      <w:r w:rsidRPr="0002588E">
        <w:rPr>
          <w:rFonts w:ascii="Times New Roman" w:hAnsi="Times New Roman" w:cs="Times New Roman"/>
          <w:sz w:val="24"/>
          <w:szCs w:val="24"/>
        </w:rPr>
        <w:t xml:space="preserve"> Контроль за исполнением постановления </w:t>
      </w:r>
      <w:r>
        <w:rPr>
          <w:rFonts w:ascii="Times New Roman" w:hAnsi="Times New Roman" w:cs="Times New Roman"/>
          <w:sz w:val="24"/>
          <w:szCs w:val="24"/>
        </w:rPr>
        <w:t>оставить за собой.</w:t>
      </w:r>
    </w:p>
    <w:p w:rsidR="00C8571A" w:rsidRPr="0002588E" w:rsidRDefault="00C8571A" w:rsidP="000B3E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71A" w:rsidRDefault="00C8571A" w:rsidP="000B3EE9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8571A" w:rsidRPr="003076EB" w:rsidRDefault="00C8571A" w:rsidP="000B3EE9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8571A" w:rsidRPr="0044354B" w:rsidRDefault="00C8571A" w:rsidP="0044354B">
      <w:pPr>
        <w:pStyle w:val="Heading3"/>
        <w:tabs>
          <w:tab w:val="left" w:pos="342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Глава </w:t>
      </w:r>
      <w:r w:rsidRPr="00C96460">
        <w:rPr>
          <w:b w:val="0"/>
          <w:bCs w:val="0"/>
          <w:sz w:val="24"/>
          <w:szCs w:val="24"/>
        </w:rPr>
        <w:t xml:space="preserve">администрации района </w:t>
      </w:r>
      <w:r>
        <w:rPr>
          <w:b w:val="0"/>
          <w:bCs w:val="0"/>
          <w:sz w:val="24"/>
          <w:szCs w:val="24"/>
        </w:rPr>
        <w:t xml:space="preserve">                                                                         </w:t>
      </w:r>
      <w:r w:rsidRPr="00C96460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А.М. Кусков</w:t>
      </w: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44354B">
      <w:pPr>
        <w:spacing w:after="0" w:line="360" w:lineRule="auto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bookmarkStart w:id="0" w:name="_GoBack"/>
      <w:bookmarkEnd w:id="0"/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C8571A" w:rsidRPr="005C5DBF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C8571A" w:rsidRPr="005C5DBF" w:rsidRDefault="00C8571A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C8571A" w:rsidRPr="005C5DBF" w:rsidRDefault="00C8571A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C8571A" w:rsidRPr="005C5DBF" w:rsidRDefault="00C8571A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C8571A" w:rsidRPr="005C5DBF" w:rsidRDefault="00C8571A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>От ____________________________ № __________</w:t>
      </w:r>
    </w:p>
    <w:p w:rsidR="00C8571A" w:rsidRPr="005C5DBF" w:rsidRDefault="00C8571A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C8571A" w:rsidRDefault="00C8571A" w:rsidP="007B73D4">
      <w:pPr>
        <w:tabs>
          <w:tab w:val="left" w:pos="4962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 программу «Комплексное развитие систем коммунальной инфраструктуры МО «Унечское городское поселение» на 2016-2030 гг.»</w:t>
      </w:r>
    </w:p>
    <w:p w:rsidR="00C8571A" w:rsidRPr="00A9204D" w:rsidRDefault="00C8571A" w:rsidP="007B73D4">
      <w:pPr>
        <w:tabs>
          <w:tab w:val="left" w:pos="4962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8571A" w:rsidRPr="00A9204D" w:rsidRDefault="00C8571A" w:rsidP="00A9204D">
      <w:pPr>
        <w:tabs>
          <w:tab w:val="left" w:pos="5130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8571A" w:rsidRPr="00807F49" w:rsidRDefault="00C8571A" w:rsidP="007B73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со статьей 179.3 Бюджетного кодекса Российской Федерации, пунктом 6 1 статьи 17 </w:t>
      </w:r>
      <w:r w:rsidRPr="00807F49">
        <w:rPr>
          <w:rFonts w:ascii="Times New Roman" w:hAnsi="Times New Roman" w:cs="Times New Roman"/>
          <w:sz w:val="24"/>
          <w:szCs w:val="24"/>
        </w:rPr>
        <w:t>Федерального закона от 06.10.2003 №131- ФЗ «Об общих принципах организации местного самоуправления в Российской Федерации»,</w:t>
      </w:r>
      <w:r>
        <w:rPr>
          <w:rFonts w:ascii="Times New Roman" w:hAnsi="Times New Roman" w:cs="Times New Roman"/>
          <w:sz w:val="24"/>
          <w:szCs w:val="24"/>
        </w:rPr>
        <w:t xml:space="preserve"> Федеральным законом от 30.12.2004 №210-ФЗ «Об основах регулирования тарифов организаций коммунального комплекса», приказом Министерства регионального развития  </w:t>
      </w:r>
      <w:r w:rsidRPr="00807F49">
        <w:rPr>
          <w:rFonts w:ascii="Times New Roman" w:hAnsi="Times New Roman" w:cs="Times New Roman"/>
          <w:sz w:val="24"/>
          <w:szCs w:val="24"/>
        </w:rPr>
        <w:t>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06.05.2011 №204 «О разработке программ комплексного развития систем коммунальной инфраструктуры муиципальных образований», частью 9 пункта 1 статьи 9 Устава муниципального образования «Унечское городское поселение»,</w:t>
      </w:r>
    </w:p>
    <w:p w:rsidR="00C8571A" w:rsidRPr="00A9204D" w:rsidRDefault="00C8571A" w:rsidP="007B73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71A" w:rsidRPr="00A9204D" w:rsidRDefault="00C8571A" w:rsidP="007B73D4">
      <w:pPr>
        <w:tabs>
          <w:tab w:val="left" w:pos="51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9204D">
        <w:rPr>
          <w:rFonts w:ascii="Times New Roman" w:hAnsi="Times New Roman" w:cs="Times New Roman"/>
          <w:sz w:val="24"/>
          <w:szCs w:val="24"/>
          <w:lang w:eastAsia="ru-RU"/>
        </w:rPr>
        <w:t xml:space="preserve">            ПОСТАНОВЛЯЮ:</w:t>
      </w:r>
    </w:p>
    <w:p w:rsidR="00C8571A" w:rsidRPr="00F77A8C" w:rsidRDefault="00C8571A" w:rsidP="00807F49">
      <w:pPr>
        <w:pStyle w:val="ListParagraph"/>
        <w:numPr>
          <w:ilvl w:val="0"/>
          <w:numId w:val="4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Внести в программу </w:t>
      </w:r>
      <w:r w:rsidRPr="00807F49">
        <w:rPr>
          <w:rFonts w:ascii="Times New Roman" w:hAnsi="Times New Roman" w:cs="Times New Roman"/>
          <w:sz w:val="24"/>
          <w:szCs w:val="24"/>
          <w:lang w:eastAsia="ru-RU"/>
        </w:rPr>
        <w:t xml:space="preserve">«Комплексное развитие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систем </w:t>
      </w:r>
      <w:r w:rsidRPr="00807F49">
        <w:rPr>
          <w:rFonts w:ascii="Times New Roman" w:hAnsi="Times New Roman" w:cs="Times New Roman"/>
          <w:sz w:val="24"/>
          <w:szCs w:val="24"/>
          <w:lang w:eastAsia="ru-RU"/>
        </w:rPr>
        <w:t>коммунальной инфраструктуры МО «Унечское городское поселение» на 2016-2030 гг.»</w:t>
      </w:r>
      <w:r>
        <w:rPr>
          <w:rFonts w:ascii="Times New Roman" w:hAnsi="Times New Roman" w:cs="Times New Roman"/>
          <w:sz w:val="24"/>
          <w:szCs w:val="24"/>
          <w:lang w:eastAsia="ru-RU"/>
        </w:rPr>
        <w:t>, утвержденную решением городского Совета народных депутатов от 23.12.2015 №3-85 (в редакции от 01.11.2018 №3-196,  от  04.09.2019 №3-232) следующие изменения:</w:t>
      </w:r>
    </w:p>
    <w:p w:rsidR="00C8571A" w:rsidRDefault="00C8571A" w:rsidP="00F77A8C">
      <w:pPr>
        <w:pStyle w:val="ListParagraph"/>
        <w:numPr>
          <w:ilvl w:val="1"/>
          <w:numId w:val="4"/>
        </w:num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Добавить пункт 28 таблицы 6.1 раздела 6 «Инвестиционные проекты ….</w:t>
      </w:r>
    </w:p>
    <w:p w:rsidR="00C8571A" w:rsidRDefault="00C8571A" w:rsidP="00F77A8C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2192"/>
        <w:gridCol w:w="1925"/>
        <w:gridCol w:w="629"/>
        <w:gridCol w:w="1027"/>
        <w:gridCol w:w="1027"/>
        <w:gridCol w:w="1027"/>
        <w:gridCol w:w="1027"/>
        <w:gridCol w:w="1027"/>
      </w:tblGrid>
      <w:tr w:rsidR="00C8571A">
        <w:trPr>
          <w:trHeight w:val="348"/>
        </w:trPr>
        <w:tc>
          <w:tcPr>
            <w:tcW w:w="540" w:type="dxa"/>
            <w:vMerge w:val="restart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92" w:type="dxa"/>
            <w:vMerge w:val="restart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925" w:type="dxa"/>
            <w:vMerge w:val="restart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Стоимость работ</w:t>
            </w:r>
          </w:p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764" w:type="dxa"/>
            <w:gridSpan w:val="6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выполнения</w:t>
            </w:r>
          </w:p>
        </w:tc>
      </w:tr>
      <w:tr w:rsidR="00C8571A">
        <w:trPr>
          <w:trHeight w:val="756"/>
        </w:trPr>
        <w:tc>
          <w:tcPr>
            <w:tcW w:w="540" w:type="dxa"/>
            <w:vMerge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vMerge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  <w:vMerge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571A">
        <w:tc>
          <w:tcPr>
            <w:tcW w:w="2732" w:type="dxa"/>
            <w:gridSpan w:val="2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177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Водопроводно-канализационное хозяйство</w:t>
            </w:r>
          </w:p>
        </w:tc>
        <w:tc>
          <w:tcPr>
            <w:tcW w:w="1925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571A">
        <w:tc>
          <w:tcPr>
            <w:tcW w:w="540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571A">
        <w:tc>
          <w:tcPr>
            <w:tcW w:w="540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5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C8571A" w:rsidRPr="008177EE" w:rsidRDefault="00C8571A" w:rsidP="008177EE">
            <w:pPr>
              <w:tabs>
                <w:tab w:val="left" w:pos="993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8571A" w:rsidRPr="00F77A8C" w:rsidRDefault="00C8571A" w:rsidP="00F77A8C">
      <w:pPr>
        <w:tabs>
          <w:tab w:val="left" w:pos="993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8571A" w:rsidRPr="00F77A8C" w:rsidRDefault="00C8571A" w:rsidP="000F0ED3">
      <w:pPr>
        <w:pStyle w:val="ListParagraph"/>
        <w:numPr>
          <w:ilvl w:val="0"/>
          <w:numId w:val="4"/>
        </w:numPr>
        <w:spacing w:after="0" w:line="240" w:lineRule="auto"/>
        <w:ind w:left="0" w:firstLine="660"/>
        <w:jc w:val="both"/>
        <w:rPr>
          <w:rFonts w:ascii="Times New Roman" w:hAnsi="Times New Roman" w:cs="Times New Roman"/>
          <w:sz w:val="24"/>
          <w:szCs w:val="24"/>
        </w:rPr>
      </w:pPr>
      <w:r w:rsidRPr="00F77A8C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района в сети «Интернет».</w:t>
      </w:r>
    </w:p>
    <w:p w:rsidR="00C8571A" w:rsidRPr="00256723" w:rsidRDefault="00C8571A" w:rsidP="000F0ED3">
      <w:pPr>
        <w:pStyle w:val="BodyTextIndent2"/>
        <w:numPr>
          <w:ilvl w:val="0"/>
          <w:numId w:val="4"/>
        </w:numPr>
        <w:spacing w:after="0" w:line="240" w:lineRule="auto"/>
        <w:ind w:left="1015" w:hanging="357"/>
        <w:jc w:val="both"/>
        <w:rPr>
          <w:rFonts w:ascii="Times New Roman" w:hAnsi="Times New Roman" w:cs="Times New Roman"/>
          <w:sz w:val="24"/>
          <w:szCs w:val="24"/>
        </w:rPr>
      </w:pPr>
      <w:r w:rsidRPr="0002588E">
        <w:rPr>
          <w:rFonts w:ascii="Times New Roman" w:hAnsi="Times New Roman" w:cs="Times New Roman"/>
          <w:sz w:val="24"/>
          <w:szCs w:val="24"/>
        </w:rPr>
        <w:t xml:space="preserve">  Постановление вступает в силу с момента официального  опубликования.</w:t>
      </w:r>
    </w:p>
    <w:p w:rsidR="00C8571A" w:rsidRPr="0002588E" w:rsidRDefault="00C8571A" w:rsidP="000F0ED3">
      <w:pPr>
        <w:pStyle w:val="BodyTextIndent2"/>
        <w:numPr>
          <w:ilvl w:val="0"/>
          <w:numId w:val="4"/>
        </w:numPr>
        <w:spacing w:after="0" w:line="240" w:lineRule="auto"/>
        <w:ind w:left="1015" w:hanging="357"/>
        <w:jc w:val="both"/>
        <w:rPr>
          <w:rFonts w:ascii="Times New Roman" w:hAnsi="Times New Roman" w:cs="Times New Roman"/>
          <w:sz w:val="24"/>
          <w:szCs w:val="24"/>
        </w:rPr>
      </w:pPr>
      <w:r w:rsidRPr="0002588E">
        <w:rPr>
          <w:rFonts w:ascii="Times New Roman" w:hAnsi="Times New Roman" w:cs="Times New Roman"/>
          <w:sz w:val="24"/>
          <w:szCs w:val="24"/>
        </w:rPr>
        <w:t xml:space="preserve"> Контроль за исполнением постановления </w:t>
      </w:r>
      <w:r>
        <w:rPr>
          <w:rFonts w:ascii="Times New Roman" w:hAnsi="Times New Roman" w:cs="Times New Roman"/>
          <w:sz w:val="24"/>
          <w:szCs w:val="24"/>
        </w:rPr>
        <w:t>оставить за собой.</w:t>
      </w:r>
    </w:p>
    <w:p w:rsidR="00C8571A" w:rsidRPr="0002588E" w:rsidRDefault="00C8571A" w:rsidP="007B73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571A" w:rsidRPr="003076EB" w:rsidRDefault="00C8571A" w:rsidP="003076EB">
      <w:pPr>
        <w:pStyle w:val="BodyTextIndent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8571A" w:rsidRPr="007B73D4" w:rsidRDefault="00C8571A" w:rsidP="007B73D4">
      <w:pPr>
        <w:pStyle w:val="Heading3"/>
        <w:tabs>
          <w:tab w:val="left" w:pos="342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Глава</w:t>
      </w:r>
      <w:r w:rsidRPr="00C96460">
        <w:rPr>
          <w:b w:val="0"/>
          <w:bCs w:val="0"/>
          <w:sz w:val="24"/>
          <w:szCs w:val="24"/>
        </w:rPr>
        <w:t xml:space="preserve">администрации района  </w:t>
      </w:r>
      <w:r>
        <w:rPr>
          <w:b w:val="0"/>
          <w:bCs w:val="0"/>
          <w:sz w:val="24"/>
          <w:szCs w:val="24"/>
        </w:rPr>
        <w:t>А.М. Кусков</w:t>
      </w:r>
    </w:p>
    <w:p w:rsidR="00C8571A" w:rsidRPr="005C5F33" w:rsidRDefault="00C8571A" w:rsidP="005C5F33">
      <w:pPr>
        <w:rPr>
          <w:lang w:eastAsia="ru-RU"/>
        </w:rPr>
      </w:pPr>
    </w:p>
    <w:p w:rsidR="00C8571A" w:rsidRDefault="00C8571A" w:rsidP="005C5F33">
      <w:pPr>
        <w:tabs>
          <w:tab w:val="left" w:pos="5863"/>
        </w:tabs>
        <w:spacing w:line="240" w:lineRule="auto"/>
      </w:pPr>
    </w:p>
    <w:p w:rsidR="00C8571A" w:rsidRDefault="00C8571A" w:rsidP="005C5F33">
      <w:pPr>
        <w:tabs>
          <w:tab w:val="left" w:pos="5863"/>
        </w:tabs>
        <w:spacing w:line="240" w:lineRule="auto"/>
      </w:pPr>
    </w:p>
    <w:p w:rsidR="00C8571A" w:rsidRPr="00E77FCB" w:rsidRDefault="00C8571A" w:rsidP="005C5F33">
      <w:pPr>
        <w:tabs>
          <w:tab w:val="left" w:pos="5863"/>
        </w:tabs>
        <w:spacing w:line="240" w:lineRule="auto"/>
      </w:pPr>
      <w:r w:rsidRPr="00C34E78">
        <w:rPr>
          <w:rFonts w:ascii="Times New Roman" w:hAnsi="Times New Roman" w:cs="Times New Roman"/>
          <w:sz w:val="24"/>
          <w:szCs w:val="24"/>
        </w:rPr>
        <w:t xml:space="preserve">Исполнил: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8571A" w:rsidRPr="00C34E78" w:rsidRDefault="00C8571A" w:rsidP="005C5F33">
      <w:pPr>
        <w:tabs>
          <w:tab w:val="left" w:pos="34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 инспектор</w:t>
      </w:r>
    </w:p>
    <w:p w:rsidR="00C8571A" w:rsidRPr="00C34E78" w:rsidRDefault="00C8571A" w:rsidP="005C5F33">
      <w:pPr>
        <w:tabs>
          <w:tab w:val="left" w:pos="7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4E78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>строительства и архитектурыА.А. Шклярова</w:t>
      </w:r>
    </w:p>
    <w:p w:rsidR="00C8571A" w:rsidRDefault="00C8571A" w:rsidP="005C5F33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 w:rsidRPr="00C34E78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C8571A" w:rsidRDefault="00C8571A" w:rsidP="005C5F33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заместитель главы администрации района                                                                     И.М. Волкович</w:t>
      </w:r>
    </w:p>
    <w:p w:rsidR="00C8571A" w:rsidRDefault="00C8571A" w:rsidP="005C5F33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</w:p>
    <w:p w:rsidR="00C8571A" w:rsidRDefault="00C8571A" w:rsidP="005C5F33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F5E92">
        <w:rPr>
          <w:rFonts w:ascii="Times New Roman" w:hAnsi="Times New Roman" w:cs="Times New Roman"/>
          <w:sz w:val="24"/>
          <w:szCs w:val="24"/>
        </w:rPr>
        <w:t xml:space="preserve">правляющий </w:t>
      </w:r>
      <w:r>
        <w:rPr>
          <w:rFonts w:ascii="Times New Roman" w:hAnsi="Times New Roman" w:cs="Times New Roman"/>
          <w:sz w:val="24"/>
          <w:szCs w:val="24"/>
        </w:rPr>
        <w:t>делами                             О.В. Свиридова</w:t>
      </w:r>
    </w:p>
    <w:p w:rsidR="00C8571A" w:rsidRPr="00C34E78" w:rsidRDefault="00C8571A" w:rsidP="005C5F33">
      <w:pPr>
        <w:spacing w:before="120" w:line="240" w:lineRule="auto"/>
        <w:rPr>
          <w:rFonts w:ascii="Times New Roman" w:hAnsi="Times New Roman" w:cs="Times New Roman"/>
          <w:sz w:val="24"/>
          <w:szCs w:val="24"/>
        </w:rPr>
      </w:pPr>
    </w:p>
    <w:p w:rsidR="00C8571A" w:rsidRPr="0094542D" w:rsidRDefault="00C8571A" w:rsidP="005C5F33">
      <w:pPr>
        <w:pStyle w:val="ConsPlusNormal"/>
        <w:ind w:right="-1" w:firstLine="0"/>
        <w:rPr>
          <w:rFonts w:ascii="Times New Roman" w:hAnsi="Times New Roman" w:cs="Times New Roman"/>
          <w:sz w:val="24"/>
          <w:szCs w:val="24"/>
        </w:rPr>
      </w:pPr>
      <w:r w:rsidRPr="0094542D">
        <w:rPr>
          <w:rFonts w:ascii="Times New Roman" w:hAnsi="Times New Roman" w:cs="Times New Roman"/>
          <w:sz w:val="24"/>
          <w:szCs w:val="24"/>
        </w:rPr>
        <w:t>председател</w:t>
      </w:r>
      <w:r>
        <w:rPr>
          <w:rFonts w:ascii="Times New Roman" w:hAnsi="Times New Roman" w:cs="Times New Roman"/>
          <w:sz w:val="24"/>
          <w:szCs w:val="24"/>
        </w:rPr>
        <w:t>ь  КУМИ</w:t>
      </w:r>
      <w:r w:rsidRPr="0094542D">
        <w:rPr>
          <w:rFonts w:ascii="Times New Roman" w:hAnsi="Times New Roman" w:cs="Times New Roman"/>
          <w:sz w:val="24"/>
          <w:szCs w:val="24"/>
        </w:rPr>
        <w:t xml:space="preserve">Унечского района               </w:t>
      </w:r>
      <w:r>
        <w:rPr>
          <w:rFonts w:ascii="Times New Roman" w:hAnsi="Times New Roman" w:cs="Times New Roman"/>
          <w:sz w:val="24"/>
          <w:szCs w:val="24"/>
        </w:rPr>
        <w:t>Е.А. Андросенко</w:t>
      </w:r>
    </w:p>
    <w:p w:rsidR="00C8571A" w:rsidRDefault="00C8571A" w:rsidP="005C5F3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8571A" w:rsidRDefault="00C8571A" w:rsidP="005C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007CA2">
        <w:rPr>
          <w:rFonts w:ascii="Times New Roman" w:hAnsi="Times New Roman" w:cs="Times New Roman"/>
          <w:sz w:val="24"/>
          <w:szCs w:val="24"/>
        </w:rPr>
        <w:t>сполняющий обязанности</w:t>
      </w:r>
      <w:r>
        <w:rPr>
          <w:rFonts w:ascii="Times New Roman" w:hAnsi="Times New Roman" w:cs="Times New Roman"/>
          <w:sz w:val="24"/>
          <w:szCs w:val="24"/>
        </w:rPr>
        <w:t>начальника отдела А.В. Рыбальченко</w:t>
      </w:r>
    </w:p>
    <w:p w:rsidR="00C8571A" w:rsidRDefault="00C8571A" w:rsidP="005C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строительства иархитектуры</w:t>
      </w:r>
    </w:p>
    <w:p w:rsidR="00C8571A" w:rsidRDefault="00C8571A" w:rsidP="005C5F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71A" w:rsidRPr="00496B95" w:rsidRDefault="00C8571A" w:rsidP="005C5F3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45CF">
        <w:rPr>
          <w:rFonts w:ascii="Times New Roman" w:hAnsi="Times New Roman" w:cs="Times New Roman"/>
          <w:sz w:val="24"/>
          <w:szCs w:val="24"/>
        </w:rPr>
        <w:t>главный инспектор юридического отдела                    М.С. Зайцев</w:t>
      </w:r>
    </w:p>
    <w:p w:rsidR="00C8571A" w:rsidRDefault="00C8571A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Default="00C8571A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Default="00C8571A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Default="00C8571A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Default="00C8571A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Default="00C8571A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Default="00C8571A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Default="00C8571A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Default="00C8571A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Default="00C8571A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Default="00C8571A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Default="00C8571A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Default="00C8571A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Default="00C8571A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Default="00C8571A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Default="00C8571A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Default="00C8571A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Default="00C8571A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8571A" w:rsidRPr="00F943B4" w:rsidRDefault="00C8571A" w:rsidP="00302A54">
      <w:pPr>
        <w:pStyle w:val="Title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C8571A" w:rsidRDefault="00C8571A" w:rsidP="00302A54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C8571A" w:rsidRDefault="00C8571A" w:rsidP="00302A54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МУНИЦИПАЛЬНОЕ ОБРАЗОВАНИЕ «УНЕЧСКИЙ муниципальный РАЙОН»</w:t>
      </w:r>
    </w:p>
    <w:p w:rsidR="00C8571A" w:rsidRDefault="00C8571A" w:rsidP="00302A54">
      <w:pPr>
        <w:pStyle w:val="Subtitle"/>
        <w:spacing w:before="120" w:line="240" w:lineRule="auto"/>
        <w:rPr>
          <w:b/>
          <w:bCs/>
        </w:rPr>
      </w:pPr>
      <w:r>
        <w:rPr>
          <w:b/>
          <w:bCs/>
        </w:rPr>
        <w:t>АДМИНИСТРАЦИЯ УНЕЧСКОГО РАЙОНА</w:t>
      </w:r>
    </w:p>
    <w:p w:rsidR="00C8571A" w:rsidRDefault="00C8571A" w:rsidP="00302A54">
      <w:pPr>
        <w:pStyle w:val="Subtitle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площадь Ленина, дом 1, город Унеча, Брянская область, 243300</w:t>
      </w:r>
    </w:p>
    <w:p w:rsidR="00C8571A" w:rsidRDefault="00C8571A" w:rsidP="00302A5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телефон: 8(48351)2-20-92  факс: 8(48351) 2-18-38, 2-20-92</w:t>
      </w:r>
    </w:p>
    <w:p w:rsidR="00C8571A" w:rsidRPr="00F943B4" w:rsidRDefault="00C8571A" w:rsidP="00302A5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F943B4">
        <w:rPr>
          <w:rFonts w:ascii="Times New Roman" w:hAnsi="Times New Roman" w:cs="Times New Roman"/>
          <w:sz w:val="20"/>
          <w:szCs w:val="20"/>
        </w:rPr>
        <w:t>-</w:t>
      </w:r>
      <w:r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F943B4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en-US"/>
        </w:rPr>
        <w:t>unradm</w:t>
      </w:r>
      <w:r w:rsidRPr="00F943B4">
        <w:rPr>
          <w:rFonts w:ascii="Times New Roman" w:hAnsi="Times New Roman" w:cs="Times New Roman"/>
          <w:sz w:val="20"/>
          <w:szCs w:val="20"/>
        </w:rPr>
        <w:t>@</w:t>
      </w:r>
      <w:r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F943B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>ruhttp</w:t>
      </w:r>
      <w:r w:rsidRPr="00F943B4">
        <w:rPr>
          <w:rFonts w:ascii="Times New Roman" w:hAnsi="Times New Roman" w:cs="Times New Roman"/>
          <w:sz w:val="20"/>
          <w:szCs w:val="20"/>
        </w:rPr>
        <w:t>://</w:t>
      </w:r>
      <w:r>
        <w:rPr>
          <w:rFonts w:ascii="Times New Roman" w:hAnsi="Times New Roman" w:cs="Times New Roman"/>
          <w:sz w:val="20"/>
          <w:szCs w:val="20"/>
          <w:lang w:val="en-US"/>
        </w:rPr>
        <w:t>www</w:t>
      </w:r>
      <w:r w:rsidRPr="00F943B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>unradm</w:t>
      </w:r>
      <w:r w:rsidRPr="00F943B4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  <w:lang w:val="en-US"/>
        </w:rPr>
        <w:t>ru</w:t>
      </w:r>
    </w:p>
    <w:tbl>
      <w:tblPr>
        <w:tblW w:w="0" w:type="auto"/>
        <w:tblInd w:w="-106" w:type="dxa"/>
        <w:tblBorders>
          <w:top w:val="thinThickSmallGap" w:sz="24" w:space="0" w:color="auto"/>
        </w:tblBorders>
        <w:tblLook w:val="00A0"/>
      </w:tblPr>
      <w:tblGrid>
        <w:gridCol w:w="9853"/>
      </w:tblGrid>
      <w:tr w:rsidR="00C8571A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8571A" w:rsidRPr="00F943B4" w:rsidRDefault="00C8571A" w:rsidP="0022777D">
            <w:pPr>
              <w:pStyle w:val="Subtitle"/>
              <w:spacing w:line="240" w:lineRule="auto"/>
              <w:jc w:val="lef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</w:tbl>
    <w:p w:rsidR="00C8571A" w:rsidRPr="00F943B4" w:rsidRDefault="00C8571A" w:rsidP="00302A54">
      <w:pPr>
        <w:pStyle w:val="Subtitle"/>
        <w:spacing w:line="240" w:lineRule="auto"/>
        <w:jc w:val="left"/>
        <w:rPr>
          <w:rFonts w:ascii="Arial" w:hAnsi="Arial" w:cs="Arial"/>
          <w:b/>
          <w:bCs/>
          <w:sz w:val="12"/>
          <w:szCs w:val="1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0A0"/>
      </w:tblPr>
      <w:tblGrid>
        <w:gridCol w:w="5580"/>
      </w:tblGrid>
      <w:tr w:rsidR="00C8571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C8571A" w:rsidRDefault="00C8571A" w:rsidP="002277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_____________ 2021  г.  № __________</w:t>
            </w:r>
          </w:p>
          <w:p w:rsidR="00C8571A" w:rsidRDefault="00C8571A" w:rsidP="002277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№ 635-УАГ    от 02.06.2021 </w:t>
            </w:r>
          </w:p>
          <w:p w:rsidR="00C8571A" w:rsidRDefault="00C8571A" w:rsidP="002277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8571A" w:rsidRDefault="00C8571A" w:rsidP="00302A54">
      <w:pPr>
        <w:rPr>
          <w:rFonts w:ascii="Times New Roman" w:hAnsi="Times New Roman" w:cs="Times New Roman"/>
          <w:sz w:val="24"/>
          <w:szCs w:val="24"/>
        </w:rPr>
      </w:pPr>
    </w:p>
    <w:p w:rsidR="00C8571A" w:rsidRDefault="00C8571A" w:rsidP="00302A54">
      <w:pPr>
        <w:rPr>
          <w:rFonts w:ascii="Times New Roman" w:hAnsi="Times New Roman" w:cs="Times New Roman"/>
          <w:sz w:val="24"/>
          <w:szCs w:val="24"/>
        </w:rPr>
      </w:pPr>
    </w:p>
    <w:p w:rsidR="00C8571A" w:rsidRPr="00D95D0B" w:rsidRDefault="00C8571A" w:rsidP="00302A54">
      <w:pPr>
        <w:rPr>
          <w:rFonts w:ascii="Times New Roman" w:hAnsi="Times New Roman" w:cs="Times New Roman"/>
          <w:sz w:val="24"/>
          <w:szCs w:val="24"/>
        </w:rPr>
      </w:pPr>
    </w:p>
    <w:p w:rsidR="00C8571A" w:rsidRPr="00D95D0B" w:rsidRDefault="00C8571A" w:rsidP="00302A54">
      <w:pPr>
        <w:rPr>
          <w:rFonts w:ascii="Times New Roman" w:hAnsi="Times New Roman" w:cs="Times New Roman"/>
          <w:sz w:val="24"/>
          <w:szCs w:val="24"/>
        </w:rPr>
      </w:pPr>
    </w:p>
    <w:p w:rsidR="00C8571A" w:rsidRPr="003F0217" w:rsidRDefault="00C8571A" w:rsidP="004920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Врио по руководству управлением</w:t>
      </w:r>
    </w:p>
    <w:p w:rsidR="00C8571A" w:rsidRPr="003F0217" w:rsidRDefault="00C8571A" w:rsidP="004920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0217">
        <w:rPr>
          <w:rFonts w:ascii="Times New Roman" w:hAnsi="Times New Roman" w:cs="Times New Roman"/>
          <w:sz w:val="24"/>
          <w:szCs w:val="24"/>
        </w:rPr>
        <w:t>архитектуры и градостроительства</w:t>
      </w:r>
    </w:p>
    <w:p w:rsidR="00C8571A" w:rsidRPr="003F0217" w:rsidRDefault="00C8571A" w:rsidP="004920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0217">
        <w:rPr>
          <w:rFonts w:ascii="Times New Roman" w:hAnsi="Times New Roman" w:cs="Times New Roman"/>
          <w:sz w:val="24"/>
          <w:szCs w:val="24"/>
        </w:rPr>
        <w:t xml:space="preserve">Брянской области </w:t>
      </w:r>
    </w:p>
    <w:p w:rsidR="00C8571A" w:rsidRDefault="00C8571A" w:rsidP="004920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И.Н. Алешиной      </w:t>
      </w:r>
    </w:p>
    <w:p w:rsidR="00C8571A" w:rsidRDefault="00C8571A" w:rsidP="004920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71A" w:rsidRDefault="00C8571A" w:rsidP="004920A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8571A" w:rsidRPr="004920A6" w:rsidRDefault="00C8571A" w:rsidP="004920A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920A6">
        <w:rPr>
          <w:rFonts w:ascii="Times New Roman" w:hAnsi="Times New Roman" w:cs="Times New Roman"/>
          <w:sz w:val="24"/>
          <w:szCs w:val="24"/>
        </w:rPr>
        <w:t>Направляем в Ваш адрес постановление администрации Унечского района от 09.07.2021 №171 «</w:t>
      </w:r>
      <w:r w:rsidRPr="004920A6">
        <w:rPr>
          <w:rFonts w:ascii="Times New Roman" w:hAnsi="Times New Roman" w:cs="Times New Roman"/>
          <w:sz w:val="24"/>
          <w:szCs w:val="24"/>
          <w:lang w:eastAsia="ru-RU"/>
        </w:rPr>
        <w:t>О создании постоянно действующей комиссии по обследованию объектов незавершенного индивидуального жилищного строительства, незарегистрированных в установленном порядке, расположенных на территории Унечского муниципального района Брянской области.</w:t>
      </w:r>
    </w:p>
    <w:p w:rsidR="00C8571A" w:rsidRDefault="00C8571A" w:rsidP="004920A6">
      <w:pPr>
        <w:ind w:left="-142" w:right="424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8571A" w:rsidRDefault="00C8571A" w:rsidP="004920A6">
      <w:pPr>
        <w:ind w:left="-540" w:right="424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8571A" w:rsidRPr="00962C3A" w:rsidRDefault="00C8571A" w:rsidP="00302A54">
      <w:pPr>
        <w:ind w:left="-540" w:right="-211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8571A" w:rsidRPr="00962C3A" w:rsidRDefault="00C8571A" w:rsidP="00302A54">
      <w:pPr>
        <w:ind w:left="-540" w:right="-21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</w:t>
      </w:r>
      <w:r w:rsidRPr="00962C3A">
        <w:rPr>
          <w:rFonts w:ascii="Times New Roman" w:hAnsi="Times New Roman" w:cs="Times New Roman"/>
          <w:sz w:val="24"/>
          <w:szCs w:val="24"/>
        </w:rPr>
        <w:t xml:space="preserve">администрации района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И.М. Волкович</w:t>
      </w:r>
    </w:p>
    <w:p w:rsidR="00C8571A" w:rsidRPr="003740F5" w:rsidRDefault="00C8571A" w:rsidP="00302A54">
      <w:pPr>
        <w:tabs>
          <w:tab w:val="left" w:pos="1080"/>
        </w:tabs>
        <w:rPr>
          <w:rFonts w:ascii="Times New Roman" w:hAnsi="Times New Roman" w:cs="Times New Roman"/>
          <w:sz w:val="24"/>
          <w:szCs w:val="24"/>
        </w:rPr>
      </w:pPr>
    </w:p>
    <w:p w:rsidR="00C8571A" w:rsidRDefault="00C8571A" w:rsidP="00302A54">
      <w:pPr>
        <w:tabs>
          <w:tab w:val="left" w:pos="1080"/>
        </w:tabs>
        <w:rPr>
          <w:rFonts w:ascii="Times New Roman" w:hAnsi="Times New Roman" w:cs="Times New Roman"/>
          <w:sz w:val="26"/>
          <w:szCs w:val="26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Pr="003F719E" w:rsidRDefault="00C8571A" w:rsidP="004920A6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Шклярова А.А.</w:t>
      </w:r>
    </w:p>
    <w:p w:rsidR="00C8571A" w:rsidRDefault="00C8571A" w:rsidP="004920A6">
      <w:pPr>
        <w:pStyle w:val="Title"/>
        <w:spacing w:line="240" w:lineRule="auto"/>
        <w:jc w:val="left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sz w:val="18"/>
          <w:szCs w:val="18"/>
        </w:rPr>
        <w:t>848351-21231</w:t>
      </w:r>
    </w:p>
    <w:p w:rsidR="00C8571A" w:rsidRDefault="00C8571A" w:rsidP="004920A6">
      <w:pPr>
        <w:tabs>
          <w:tab w:val="left" w:pos="1080"/>
        </w:tabs>
        <w:rPr>
          <w:rFonts w:ascii="Times New Roman" w:hAnsi="Times New Roman" w:cs="Times New Roman"/>
          <w:sz w:val="24"/>
          <w:szCs w:val="24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302A54">
      <w:pPr>
        <w:tabs>
          <w:tab w:val="left" w:pos="1080"/>
        </w:tabs>
        <w:spacing w:line="240" w:lineRule="auto"/>
        <w:ind w:right="282"/>
        <w:rPr>
          <w:rFonts w:ascii="Times New Roman" w:hAnsi="Times New Roman" w:cs="Times New Roman"/>
          <w:sz w:val="18"/>
          <w:szCs w:val="18"/>
        </w:rPr>
      </w:pPr>
    </w:p>
    <w:p w:rsidR="00C8571A" w:rsidRDefault="00C8571A" w:rsidP="00EF205A">
      <w:pPr>
        <w:tabs>
          <w:tab w:val="left" w:pos="4788"/>
        </w:tabs>
        <w:spacing w:after="0" w:line="240" w:lineRule="auto"/>
        <w:ind w:right="4959"/>
        <w:jc w:val="both"/>
      </w:pPr>
    </w:p>
    <w:sectPr w:rsidR="00C8571A" w:rsidSect="003076EB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37C82"/>
    <w:multiLevelType w:val="multilevel"/>
    <w:tmpl w:val="3FE4807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2" w:hanging="1800"/>
      </w:pPr>
      <w:rPr>
        <w:rFonts w:hint="default"/>
      </w:rPr>
    </w:lvl>
  </w:abstractNum>
  <w:abstractNum w:abstractNumId="1">
    <w:nsid w:val="45D25B0B"/>
    <w:multiLevelType w:val="hybridMultilevel"/>
    <w:tmpl w:val="C8EE063C"/>
    <w:lvl w:ilvl="0" w:tplc="D5688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7CA2"/>
    <w:rsid w:val="00020191"/>
    <w:rsid w:val="00020B20"/>
    <w:rsid w:val="0002588E"/>
    <w:rsid w:val="000267BA"/>
    <w:rsid w:val="00097C91"/>
    <w:rsid w:val="000A5B49"/>
    <w:rsid w:val="000B3EE9"/>
    <w:rsid w:val="000C321E"/>
    <w:rsid w:val="000C57F2"/>
    <w:rsid w:val="000D70CB"/>
    <w:rsid w:val="000F0ED3"/>
    <w:rsid w:val="00110BCD"/>
    <w:rsid w:val="001261C9"/>
    <w:rsid w:val="001A6DAB"/>
    <w:rsid w:val="001B1D4D"/>
    <w:rsid w:val="001D023A"/>
    <w:rsid w:val="001F1392"/>
    <w:rsid w:val="0022777D"/>
    <w:rsid w:val="002461B6"/>
    <w:rsid w:val="00256723"/>
    <w:rsid w:val="00257687"/>
    <w:rsid w:val="0026341E"/>
    <w:rsid w:val="00283EF5"/>
    <w:rsid w:val="002A7C43"/>
    <w:rsid w:val="002F7F5A"/>
    <w:rsid w:val="00302A54"/>
    <w:rsid w:val="003076EB"/>
    <w:rsid w:val="0031581D"/>
    <w:rsid w:val="003321A5"/>
    <w:rsid w:val="003513D3"/>
    <w:rsid w:val="00372FFD"/>
    <w:rsid w:val="003740F5"/>
    <w:rsid w:val="003B2026"/>
    <w:rsid w:val="003F0217"/>
    <w:rsid w:val="003F719E"/>
    <w:rsid w:val="00440E85"/>
    <w:rsid w:val="0044354B"/>
    <w:rsid w:val="00450812"/>
    <w:rsid w:val="004918D0"/>
    <w:rsid w:val="004920A6"/>
    <w:rsid w:val="00496B95"/>
    <w:rsid w:val="004D46B8"/>
    <w:rsid w:val="004E3656"/>
    <w:rsid w:val="0056352A"/>
    <w:rsid w:val="0059004B"/>
    <w:rsid w:val="005C3CE1"/>
    <w:rsid w:val="005C5DBF"/>
    <w:rsid w:val="005C5F33"/>
    <w:rsid w:val="005E6FFE"/>
    <w:rsid w:val="005F2F79"/>
    <w:rsid w:val="005F5E92"/>
    <w:rsid w:val="006514A4"/>
    <w:rsid w:val="00677182"/>
    <w:rsid w:val="0067752C"/>
    <w:rsid w:val="00692818"/>
    <w:rsid w:val="006A622E"/>
    <w:rsid w:val="006C2E92"/>
    <w:rsid w:val="006F1CE7"/>
    <w:rsid w:val="0070063D"/>
    <w:rsid w:val="007342FA"/>
    <w:rsid w:val="00753E4B"/>
    <w:rsid w:val="00764CA8"/>
    <w:rsid w:val="007A7AA8"/>
    <w:rsid w:val="007B73D4"/>
    <w:rsid w:val="007D32C2"/>
    <w:rsid w:val="00807F49"/>
    <w:rsid w:val="008177EE"/>
    <w:rsid w:val="008207B9"/>
    <w:rsid w:val="00826D5B"/>
    <w:rsid w:val="0083201A"/>
    <w:rsid w:val="00886818"/>
    <w:rsid w:val="00911A64"/>
    <w:rsid w:val="0094542D"/>
    <w:rsid w:val="00962C3A"/>
    <w:rsid w:val="009739B0"/>
    <w:rsid w:val="00A360B0"/>
    <w:rsid w:val="00A9204D"/>
    <w:rsid w:val="00AB5783"/>
    <w:rsid w:val="00AE45EC"/>
    <w:rsid w:val="00AE4726"/>
    <w:rsid w:val="00B46837"/>
    <w:rsid w:val="00BB7D76"/>
    <w:rsid w:val="00BF2D1E"/>
    <w:rsid w:val="00C34E78"/>
    <w:rsid w:val="00C8571A"/>
    <w:rsid w:val="00C905A5"/>
    <w:rsid w:val="00C96460"/>
    <w:rsid w:val="00CD7CA1"/>
    <w:rsid w:val="00D13CDF"/>
    <w:rsid w:val="00D26A3F"/>
    <w:rsid w:val="00D95D0B"/>
    <w:rsid w:val="00D96FFB"/>
    <w:rsid w:val="00DB0D35"/>
    <w:rsid w:val="00DB7101"/>
    <w:rsid w:val="00DC576A"/>
    <w:rsid w:val="00DE0B10"/>
    <w:rsid w:val="00E614DA"/>
    <w:rsid w:val="00E77FCB"/>
    <w:rsid w:val="00EA4EB2"/>
    <w:rsid w:val="00EF205A"/>
    <w:rsid w:val="00F003A8"/>
    <w:rsid w:val="00F045CF"/>
    <w:rsid w:val="00F619FC"/>
    <w:rsid w:val="00F657D5"/>
    <w:rsid w:val="00F77A8C"/>
    <w:rsid w:val="00F87846"/>
    <w:rsid w:val="00F91645"/>
    <w:rsid w:val="00F93565"/>
    <w:rsid w:val="00F943B4"/>
    <w:rsid w:val="00FA1243"/>
    <w:rsid w:val="00FA6FDB"/>
    <w:rsid w:val="00FC235F"/>
    <w:rsid w:val="00FC291F"/>
    <w:rsid w:val="00FC730B"/>
    <w:rsid w:val="00FE1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0D70CB"/>
    <w:pPr>
      <w:keepNext/>
      <w:spacing w:after="0" w:line="36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D70CB"/>
    <w:rPr>
      <w:rFonts w:ascii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customStyle="1" w:styleId="ConsPlusNormal">
    <w:name w:val="ConsPlusNormal"/>
    <w:uiPriority w:val="99"/>
    <w:rsid w:val="007342F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BB7D76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C5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5F3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D13CDF"/>
    <w:pPr>
      <w:ind w:left="720"/>
    </w:pPr>
  </w:style>
  <w:style w:type="paragraph" w:styleId="BodyText">
    <w:name w:val="Body Text"/>
    <w:basedOn w:val="Normal"/>
    <w:link w:val="BodyTextChar"/>
    <w:uiPriority w:val="99"/>
    <w:rsid w:val="000A5B49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A5B49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AE472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E4726"/>
    <w:rPr>
      <w:lang w:eastAsia="en-US"/>
    </w:rPr>
  </w:style>
  <w:style w:type="paragraph" w:styleId="Title">
    <w:name w:val="Title"/>
    <w:basedOn w:val="Normal"/>
    <w:link w:val="TitleChar"/>
    <w:uiPriority w:val="99"/>
    <w:qFormat/>
    <w:locked/>
    <w:rsid w:val="00302A54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302A54"/>
    <w:rPr>
      <w:rFonts w:ascii="Impact" w:hAnsi="Impact" w:cs="Impact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locked/>
    <w:rsid w:val="00302A54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02A54"/>
    <w:rPr>
      <w:rFonts w:ascii="Arial Narrow" w:hAnsi="Arial Narrow" w:cs="Arial Narro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517</TotalTime>
  <Pages>6</Pages>
  <Words>780</Words>
  <Characters>4449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14</cp:revision>
  <cp:lastPrinted>2025-01-22T12:54:00Z</cp:lastPrinted>
  <dcterms:created xsi:type="dcterms:W3CDTF">2018-12-22T06:25:00Z</dcterms:created>
  <dcterms:modified xsi:type="dcterms:W3CDTF">2025-01-22T13:07:00Z</dcterms:modified>
</cp:coreProperties>
</file>